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2F4DF" w14:textId="77777777" w:rsidR="00497354" w:rsidRDefault="00497354" w:rsidP="00497354">
      <w:pPr>
        <w:tabs>
          <w:tab w:val="left" w:pos="5070"/>
        </w:tabs>
        <w:ind w:hanging="2"/>
        <w:jc w:val="right"/>
        <w:rPr>
          <w:rFonts w:cs="Calibri"/>
        </w:rPr>
      </w:pPr>
      <w:r>
        <w:rPr>
          <w:rFonts w:cs="Calibri"/>
        </w:rPr>
        <w:t>Załącznik nr 1</w:t>
      </w:r>
    </w:p>
    <w:p w14:paraId="0428F704" w14:textId="77777777" w:rsidR="00497354" w:rsidRDefault="00497354" w:rsidP="00497354">
      <w:pPr>
        <w:spacing w:after="0" w:line="240" w:lineRule="auto"/>
        <w:ind w:hanging="2"/>
        <w:rPr>
          <w:rFonts w:cs="Calibri"/>
        </w:rPr>
      </w:pPr>
      <w:r>
        <w:rPr>
          <w:rFonts w:cs="Calibri"/>
        </w:rPr>
        <w:t xml:space="preserve">Fundacja Instytut Spraw Obywatelskich, </w:t>
      </w:r>
    </w:p>
    <w:p w14:paraId="32990C6D" w14:textId="77777777" w:rsidR="006C47FC" w:rsidRDefault="00497354" w:rsidP="00404ED6">
      <w:pPr>
        <w:spacing w:after="0" w:line="240" w:lineRule="auto"/>
        <w:ind w:hanging="2"/>
        <w:rPr>
          <w:rFonts w:cs="Calibri"/>
        </w:rPr>
      </w:pPr>
      <w:r>
        <w:rPr>
          <w:rFonts w:cs="Calibri"/>
        </w:rPr>
        <w:t xml:space="preserve">ul. Pomorska 40 </w:t>
      </w:r>
      <w:r w:rsidR="00404ED6">
        <w:rPr>
          <w:rFonts w:cs="Calibri"/>
        </w:rPr>
        <w:t xml:space="preserve">| </w:t>
      </w:r>
      <w:r>
        <w:rPr>
          <w:rFonts w:cs="Calibri"/>
        </w:rPr>
        <w:t xml:space="preserve">91-408 Łódź </w:t>
      </w:r>
    </w:p>
    <w:p w14:paraId="347E7F60" w14:textId="50806132" w:rsidR="00497354" w:rsidRDefault="00497354" w:rsidP="00497354">
      <w:pPr>
        <w:spacing w:after="0" w:line="240" w:lineRule="auto"/>
        <w:ind w:hanging="2"/>
        <w:rPr>
          <w:rFonts w:cs="Calibri"/>
        </w:rPr>
      </w:pPr>
    </w:p>
    <w:p w14:paraId="73E94E2E" w14:textId="2200229E" w:rsidR="00497354" w:rsidRDefault="00497354" w:rsidP="00497354">
      <w:pPr>
        <w:spacing w:after="0" w:line="240" w:lineRule="auto"/>
        <w:ind w:hanging="2"/>
        <w:jc w:val="both"/>
        <w:rPr>
          <w:rFonts w:cs="Calibri"/>
        </w:rPr>
      </w:pPr>
      <w:r>
        <w:rPr>
          <w:rFonts w:cs="Calibri"/>
        </w:rPr>
        <w:t xml:space="preserve">Znak sprawy nr </w:t>
      </w:r>
      <w:r w:rsidR="002F586B">
        <w:rPr>
          <w:rFonts w:cs="Calibri"/>
        </w:rPr>
        <w:t>2</w:t>
      </w:r>
      <w:r w:rsidR="00521BF6">
        <w:rPr>
          <w:rFonts w:cs="Calibri"/>
        </w:rPr>
        <w:t>/</w:t>
      </w:r>
      <w:r w:rsidR="003A5EEE">
        <w:rPr>
          <w:rFonts w:cs="Calibri"/>
        </w:rPr>
        <w:t>ARUP</w:t>
      </w:r>
      <w:r>
        <w:rPr>
          <w:rFonts w:cs="Calibri"/>
        </w:rPr>
        <w:t>/202</w:t>
      </w:r>
      <w:r w:rsidR="00A37154">
        <w:rPr>
          <w:rFonts w:cs="Calibri"/>
        </w:rPr>
        <w:t>6</w:t>
      </w:r>
    </w:p>
    <w:p w14:paraId="53E70424" w14:textId="77777777" w:rsidR="00497354" w:rsidRDefault="00497354" w:rsidP="002A5EA9">
      <w:pPr>
        <w:shd w:val="clear" w:color="auto" w:fill="FFFFFF"/>
        <w:spacing w:before="360" w:after="360"/>
        <w:jc w:val="center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FORMULARZ OFERTOWY</w:t>
      </w:r>
    </w:p>
    <w:p w14:paraId="12B937C2" w14:textId="43ECAFBE" w:rsidR="00497354" w:rsidRDefault="00497354" w:rsidP="00812A6D">
      <w:pPr>
        <w:spacing w:after="0"/>
        <w:ind w:hanging="2"/>
        <w:rPr>
          <w:rFonts w:cs="Calibri"/>
        </w:rPr>
      </w:pPr>
      <w:r>
        <w:rPr>
          <w:rFonts w:cs="Calibri"/>
          <w:b/>
        </w:rPr>
        <w:t>Na wykonanie usług pn</w:t>
      </w:r>
      <w:r w:rsidR="002C43AD">
        <w:rPr>
          <w:rFonts w:cs="Calibri"/>
          <w:b/>
        </w:rPr>
        <w:t>.</w:t>
      </w:r>
      <w:r>
        <w:rPr>
          <w:rFonts w:cs="Calibri"/>
          <w:b/>
        </w:rPr>
        <w:t xml:space="preserve">: </w:t>
      </w:r>
    </w:p>
    <w:p w14:paraId="669CCD50" w14:textId="6AB52F05" w:rsidR="00497354" w:rsidRPr="006C31F3" w:rsidRDefault="00A179CA" w:rsidP="00497354">
      <w:pPr>
        <w:ind w:hanging="2"/>
        <w:jc w:val="both"/>
        <w:rPr>
          <w:rFonts w:cs="Calibri"/>
        </w:rPr>
      </w:pPr>
      <w:r>
        <w:rPr>
          <w:rFonts w:cs="Calibri"/>
          <w:b/>
        </w:rPr>
        <w:t>K</w:t>
      </w:r>
      <w:r w:rsidRPr="00A179CA">
        <w:rPr>
          <w:rFonts w:cs="Calibri"/>
          <w:b/>
        </w:rPr>
        <w:t>ompleksowa organizacj</w:t>
      </w:r>
      <w:r w:rsidR="00E00312">
        <w:rPr>
          <w:rFonts w:cs="Calibri"/>
          <w:b/>
        </w:rPr>
        <w:t>a</w:t>
      </w:r>
      <w:r w:rsidRPr="00A179CA">
        <w:rPr>
          <w:rFonts w:cs="Calibri"/>
          <w:b/>
        </w:rPr>
        <w:t xml:space="preserve"> wizyt studyjnych w ramach dwóch 3-dniowych wyjazdów dla łącznej grupy 32 osób uczestniczących w projekcie Akademia Rozwoju Usług Publicznych </w:t>
      </w:r>
      <w:r w:rsidR="006C31F3" w:rsidRPr="006C31F3">
        <w:rPr>
          <w:rFonts w:cs="Calibri"/>
        </w:rPr>
        <w:t>realizowanego w</w:t>
      </w:r>
      <w:r w:rsidR="006846A9">
        <w:rPr>
          <w:rFonts w:cs="Calibri"/>
        </w:rPr>
        <w:t> </w:t>
      </w:r>
      <w:r w:rsidR="006C31F3" w:rsidRPr="006C31F3">
        <w:rPr>
          <w:rFonts w:cs="Calibri"/>
        </w:rPr>
        <w:t xml:space="preserve">ramach </w:t>
      </w:r>
      <w:sdt>
        <w:sdtPr>
          <w:rPr>
            <w:rFonts w:cs="Calibri"/>
          </w:rPr>
          <w:tag w:val="goog_rdk_0"/>
          <w:id w:val="-253747040"/>
        </w:sdtPr>
        <w:sdtContent/>
      </w:sdt>
      <w:r w:rsidR="006C31F3" w:rsidRPr="006C31F3">
        <w:rPr>
          <w:rFonts w:cs="Calibri"/>
        </w:rPr>
        <w:t>Programu Fundusze Europejskie dla Rozwoju Społecznego 2021-20</w:t>
      </w:r>
      <w:r w:rsidR="00A37154">
        <w:rPr>
          <w:rFonts w:cs="Calibri"/>
        </w:rPr>
        <w:t>2</w:t>
      </w:r>
      <w:r w:rsidR="006C31F3" w:rsidRPr="006C31F3">
        <w:rPr>
          <w:rFonts w:cs="Calibri"/>
        </w:rPr>
        <w:t>7 (FERS) Priorytet FERS.04</w:t>
      </w:r>
      <w:r w:rsidR="00725076">
        <w:rPr>
          <w:rFonts w:cs="Calibri"/>
        </w:rPr>
        <w:t>.12</w:t>
      </w:r>
      <w:r w:rsidR="006C31F3" w:rsidRPr="006C31F3">
        <w:rPr>
          <w:rFonts w:cs="Calibri"/>
        </w:rPr>
        <w:t xml:space="preserve">. Projekt współfinansowany ze środków Europejskiego Funduszu Społecznego </w:t>
      </w:r>
      <w:r w:rsidR="00725076">
        <w:rPr>
          <w:rFonts w:cs="Calibri"/>
        </w:rPr>
        <w:br/>
      </w:r>
      <w:r w:rsidR="006C31F3" w:rsidRPr="006C31F3">
        <w:rPr>
          <w:rFonts w:cs="Calibri"/>
        </w:rPr>
        <w:t>N</w:t>
      </w:r>
      <w:r w:rsidR="00725076">
        <w:rPr>
          <w:rFonts w:cs="Calibri"/>
        </w:rPr>
        <w:t>ume</w:t>
      </w:r>
      <w:r w:rsidR="006C31F3" w:rsidRPr="006C31F3">
        <w:rPr>
          <w:rFonts w:cs="Calibri"/>
        </w:rPr>
        <w:t>r um</w:t>
      </w:r>
      <w:r w:rsidR="00725076">
        <w:rPr>
          <w:rFonts w:cs="Calibri"/>
        </w:rPr>
        <w:t>owy</w:t>
      </w:r>
      <w:r w:rsidR="006C31F3" w:rsidRPr="006C31F3">
        <w:rPr>
          <w:rFonts w:cs="Calibri"/>
          <w:shd w:val="clear" w:color="auto" w:fill="FFFFFF" w:themeFill="background1"/>
        </w:rPr>
        <w:t xml:space="preserve"> FERS.04.12-IP.04-0008/24.</w:t>
      </w:r>
    </w:p>
    <w:p w14:paraId="287D6CFA" w14:textId="663A1790" w:rsidR="00497354" w:rsidRPr="00E464E3" w:rsidRDefault="00497354" w:rsidP="00E464E3">
      <w:pPr>
        <w:pStyle w:val="Akapitzlist"/>
        <w:numPr>
          <w:ilvl w:val="0"/>
          <w:numId w:val="4"/>
        </w:numPr>
        <w:shd w:val="clear" w:color="auto" w:fill="FFFFFF"/>
        <w:tabs>
          <w:tab w:val="left" w:pos="238"/>
        </w:tabs>
        <w:spacing w:before="240"/>
      </w:pPr>
      <w:r w:rsidRPr="00E464E3">
        <w:rPr>
          <w:b/>
        </w:rPr>
        <w:t>Zamawiający</w:t>
      </w:r>
    </w:p>
    <w:p w14:paraId="6ECA7069" w14:textId="77777777" w:rsidR="00497354" w:rsidRDefault="00497354" w:rsidP="00404ED6">
      <w:pPr>
        <w:spacing w:after="0"/>
        <w:ind w:hanging="2"/>
        <w:jc w:val="both"/>
        <w:rPr>
          <w:rFonts w:cs="Calibri"/>
        </w:rPr>
      </w:pPr>
      <w:r>
        <w:rPr>
          <w:rFonts w:cs="Calibri"/>
        </w:rPr>
        <w:t xml:space="preserve">Nazwa: Fundacja Instytut Spraw Obywatelskich, </w:t>
      </w:r>
    </w:p>
    <w:p w14:paraId="674751D2" w14:textId="464786B6" w:rsidR="00497354" w:rsidRDefault="00497354" w:rsidP="00404ED6">
      <w:pPr>
        <w:spacing w:after="0"/>
        <w:ind w:hanging="2"/>
        <w:jc w:val="both"/>
        <w:rPr>
          <w:rFonts w:cs="Calibri"/>
        </w:rPr>
      </w:pPr>
      <w:r>
        <w:rPr>
          <w:rFonts w:cs="Calibri"/>
        </w:rPr>
        <w:t>Adres: ul. Pomorska 40, 91-408 Łódź</w:t>
      </w:r>
    </w:p>
    <w:p w14:paraId="361AD1DC" w14:textId="77777777" w:rsidR="00497354" w:rsidRDefault="00497354" w:rsidP="00404ED6">
      <w:pPr>
        <w:spacing w:after="0"/>
        <w:ind w:hanging="2"/>
        <w:jc w:val="both"/>
        <w:rPr>
          <w:rFonts w:cs="Calibri"/>
        </w:rPr>
      </w:pPr>
      <w:r>
        <w:rPr>
          <w:rFonts w:cs="Calibri"/>
        </w:rPr>
        <w:t>KRS 0000191928, NIP 7251872505, Regon 473224144</w:t>
      </w:r>
    </w:p>
    <w:p w14:paraId="3DF1C654" w14:textId="77777777" w:rsidR="00404ED6" w:rsidRDefault="00404ED6" w:rsidP="00404ED6">
      <w:pPr>
        <w:spacing w:after="0"/>
        <w:jc w:val="both"/>
        <w:rPr>
          <w:rFonts w:cs="Calibri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2"/>
      </w:tblGrid>
      <w:tr w:rsidR="00497354" w14:paraId="16BE11F0" w14:textId="77777777">
        <w:trPr>
          <w:trHeight w:val="315"/>
        </w:trPr>
        <w:tc>
          <w:tcPr>
            <w:tcW w:w="9212" w:type="dxa"/>
            <w:tcBorders>
              <w:bottom w:val="single" w:sz="4" w:space="0" w:color="000000"/>
            </w:tcBorders>
            <w:shd w:val="clear" w:color="auto" w:fill="F2F2F2"/>
          </w:tcPr>
          <w:p w14:paraId="7F526372" w14:textId="77777777" w:rsidR="00497354" w:rsidRDefault="00497354" w:rsidP="00812A6D">
            <w:pPr>
              <w:tabs>
                <w:tab w:val="left" w:pos="5070"/>
              </w:tabs>
              <w:ind w:hanging="2"/>
              <w:jc w:val="both"/>
              <w:rPr>
                <w:rFonts w:cs="Calibri"/>
              </w:rPr>
            </w:pPr>
            <w:r>
              <w:rPr>
                <w:rFonts w:cs="Calibri"/>
                <w:b/>
              </w:rPr>
              <w:t>II. Pełne dane Wykonawcy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  <w:u w:val="single"/>
              </w:rPr>
              <w:t xml:space="preserve">wraz z adresem, </w:t>
            </w:r>
            <w:r w:rsidRPr="003C1530">
              <w:rPr>
                <w:rFonts w:cs="Calibri"/>
                <w:b/>
                <w:bCs/>
                <w:u w:val="single"/>
              </w:rPr>
              <w:t>telefonem, e-mailem</w:t>
            </w:r>
            <w:r>
              <w:rPr>
                <w:rFonts w:cs="Calibri"/>
                <w:u w:val="single"/>
              </w:rPr>
              <w:t>, NIP/KRS (jeśli posiada)</w:t>
            </w:r>
            <w:r>
              <w:rPr>
                <w:rFonts w:cs="Calibri"/>
              </w:rPr>
              <w:t xml:space="preserve"> lub pieczęć firmowa zawierająca te dane</w:t>
            </w:r>
          </w:p>
        </w:tc>
      </w:tr>
      <w:tr w:rsidR="00497354" w14:paraId="7307195B" w14:textId="77777777" w:rsidTr="00812A6D">
        <w:trPr>
          <w:trHeight w:val="1775"/>
        </w:trPr>
        <w:tc>
          <w:tcPr>
            <w:tcW w:w="9212" w:type="dxa"/>
          </w:tcPr>
          <w:p w14:paraId="41EE6E37" w14:textId="5FEB3E0F" w:rsidR="00497354" w:rsidRDefault="00497354" w:rsidP="00AF7CE0">
            <w:pPr>
              <w:tabs>
                <w:tab w:val="left" w:pos="5070"/>
              </w:tabs>
              <w:ind w:hanging="2"/>
              <w:rPr>
                <w:rFonts w:cs="Calibri"/>
              </w:rPr>
            </w:pPr>
          </w:p>
        </w:tc>
      </w:tr>
    </w:tbl>
    <w:p w14:paraId="2FD6FB29" w14:textId="77777777" w:rsidR="00497354" w:rsidRDefault="00497354" w:rsidP="000E322B">
      <w:pPr>
        <w:keepNext/>
        <w:spacing w:before="240" w:after="0"/>
        <w:jc w:val="both"/>
        <w:rPr>
          <w:rFonts w:cs="Calibri"/>
          <w:b/>
        </w:rPr>
      </w:pPr>
      <w:r>
        <w:rPr>
          <w:rFonts w:cs="Calibri"/>
          <w:b/>
        </w:rPr>
        <w:t xml:space="preserve">III. </w:t>
      </w:r>
      <w:r w:rsidRPr="000E322B">
        <w:rPr>
          <w:rFonts w:cs="Calibri"/>
          <w:b/>
        </w:rPr>
        <w:t xml:space="preserve">PROPONOWANA </w:t>
      </w:r>
      <w:r w:rsidRPr="004F36B8">
        <w:rPr>
          <w:rFonts w:cs="Calibri"/>
          <w:b/>
        </w:rPr>
        <w:t>CENA OFEROWANA BRUTTO W PLN</w:t>
      </w:r>
      <w:r>
        <w:rPr>
          <w:rFonts w:cs="Calibri"/>
          <w:b/>
        </w:rPr>
        <w:t>:</w:t>
      </w:r>
    </w:p>
    <w:p w14:paraId="2ACCCB5F" w14:textId="5CF583CC" w:rsidR="00F97825" w:rsidRDefault="00F97825" w:rsidP="00AF7CE0">
      <w:pPr>
        <w:spacing w:after="0"/>
        <w:jc w:val="both"/>
        <w:rPr>
          <w:rFonts w:cs="Calibri"/>
          <w:b/>
        </w:rPr>
      </w:pPr>
      <w:r w:rsidRPr="00F97825">
        <w:rPr>
          <w:rFonts w:cs="Calibri"/>
          <w:b/>
          <w:bCs/>
        </w:rPr>
        <w:t xml:space="preserve">Proponowana całkowita cena brutto za </w:t>
      </w:r>
      <w:r w:rsidR="00D4277D" w:rsidRPr="00D4277D">
        <w:rPr>
          <w:rFonts w:cs="Calibri"/>
        </w:rPr>
        <w:t>realizację całości przedmiotu zamówienia zgodnie z opisem w</w:t>
      </w:r>
      <w:r w:rsidR="00D4277D">
        <w:rPr>
          <w:rFonts w:cs="Calibri"/>
        </w:rPr>
        <w:t> </w:t>
      </w:r>
      <w:r w:rsidR="00D4277D" w:rsidRPr="00D4277D">
        <w:rPr>
          <w:rFonts w:cs="Calibri"/>
        </w:rPr>
        <w:t>rozdziale IV zapytania ofertowego</w:t>
      </w:r>
      <w:r w:rsidRPr="00F97825">
        <w:rPr>
          <w:rFonts w:cs="Calibri"/>
        </w:rPr>
        <w:t>.</w:t>
      </w:r>
      <w:r>
        <w:rPr>
          <w:rFonts w:cs="Calibri"/>
          <w:b/>
          <w:bCs/>
        </w:rPr>
        <w:t xml:space="preserve"> </w:t>
      </w:r>
      <w:r w:rsidR="00AB35D3" w:rsidRPr="00AB35D3">
        <w:rPr>
          <w:rFonts w:cs="Calibri"/>
          <w:bCs/>
        </w:rPr>
        <w:t>Cena brutto musi zawierać podatek VAT, zgodnie z</w:t>
      </w:r>
      <w:r w:rsidR="006846A9">
        <w:rPr>
          <w:rFonts w:cs="Calibri"/>
          <w:bCs/>
        </w:rPr>
        <w:t> </w:t>
      </w:r>
      <w:r w:rsidR="00AB35D3" w:rsidRPr="00AB35D3">
        <w:rPr>
          <w:rFonts w:cs="Calibri"/>
          <w:bCs/>
        </w:rPr>
        <w:t>obowiązującymi przepisami, w przypadku podmiotów zagranicznych również podatek od importu usług</w:t>
      </w:r>
      <w:r w:rsidR="006D2A70">
        <w:rPr>
          <w:rFonts w:cs="Calibri"/>
          <w:b/>
        </w:rPr>
        <w:t xml:space="preserve">. </w:t>
      </w:r>
    </w:p>
    <w:p w14:paraId="6F4983D6" w14:textId="3D7B08DD" w:rsidR="00497354" w:rsidRDefault="006D2A70" w:rsidP="00073B29">
      <w:pPr>
        <w:spacing w:after="0"/>
        <w:jc w:val="both"/>
        <w:rPr>
          <w:rFonts w:cs="Calibri"/>
          <w:b/>
        </w:rPr>
      </w:pPr>
      <w:r>
        <w:rPr>
          <w:rFonts w:cs="Calibri"/>
          <w:b/>
        </w:rPr>
        <w:t>Cena brutto</w:t>
      </w:r>
      <w:r w:rsidR="001E7788" w:rsidRPr="001E7788">
        <w:t xml:space="preserve"> </w:t>
      </w:r>
      <w:r w:rsidR="001E7788" w:rsidRPr="001E7788">
        <w:rPr>
          <w:rFonts w:cs="Calibri"/>
          <w:b/>
        </w:rPr>
        <w:t>za 1 Uczestnika/</w:t>
      </w:r>
      <w:proofErr w:type="gramStart"/>
      <w:r w:rsidR="001E7788" w:rsidRPr="001E7788">
        <w:rPr>
          <w:rFonts w:cs="Calibri"/>
          <w:b/>
        </w:rPr>
        <w:t>Uczestniczkę</w:t>
      </w:r>
      <w:r w:rsidR="00497354">
        <w:rPr>
          <w:rFonts w:cs="Calibri"/>
          <w:b/>
        </w:rPr>
        <w:t>:…</w:t>
      </w:r>
      <w:proofErr w:type="gramEnd"/>
      <w:r w:rsidR="00497354">
        <w:rPr>
          <w:rFonts w:cs="Calibri"/>
          <w:b/>
        </w:rPr>
        <w:t>……</w:t>
      </w:r>
      <w:proofErr w:type="gramStart"/>
      <w:r w:rsidR="00497354">
        <w:rPr>
          <w:rFonts w:cs="Calibri"/>
          <w:b/>
        </w:rPr>
        <w:t>…….</w:t>
      </w:r>
      <w:proofErr w:type="gramEnd"/>
      <w:r w:rsidR="00497354">
        <w:rPr>
          <w:rFonts w:cs="Calibri"/>
          <w:b/>
        </w:rPr>
        <w:t>.………………………………................ zł</w:t>
      </w:r>
    </w:p>
    <w:p w14:paraId="7253995B" w14:textId="77777777" w:rsidR="00497354" w:rsidRDefault="00497354" w:rsidP="00B246FE">
      <w:pPr>
        <w:spacing w:before="240" w:after="120"/>
        <w:ind w:hanging="2"/>
        <w:jc w:val="both"/>
        <w:rPr>
          <w:rFonts w:cs="Calibri"/>
          <w:b/>
        </w:rPr>
      </w:pPr>
      <w:r>
        <w:rPr>
          <w:rFonts w:cs="Calibri"/>
          <w:b/>
        </w:rPr>
        <w:t>(</w:t>
      </w:r>
      <w:proofErr w:type="gramStart"/>
      <w:r>
        <w:rPr>
          <w:rFonts w:cs="Calibri"/>
          <w:b/>
        </w:rPr>
        <w:t>słownie:....................................................................................................................................</w:t>
      </w:r>
      <w:proofErr w:type="gramEnd"/>
      <w:r>
        <w:rPr>
          <w:rFonts w:cs="Calibri"/>
          <w:b/>
        </w:rPr>
        <w:t>)</w:t>
      </w:r>
    </w:p>
    <w:p w14:paraId="22EC634A" w14:textId="3B824028" w:rsidR="005618FE" w:rsidRDefault="005C116B" w:rsidP="00073B29">
      <w:pPr>
        <w:spacing w:after="0"/>
        <w:ind w:hanging="2"/>
        <w:jc w:val="both"/>
        <w:rPr>
          <w:rFonts w:cs="Calibri"/>
          <w:b/>
        </w:rPr>
      </w:pPr>
      <w:r w:rsidRPr="005C116B">
        <w:rPr>
          <w:rFonts w:cs="Calibri"/>
          <w:b/>
        </w:rPr>
        <w:t>Łączna cena brutto oferty dla potrzeb oceny ofert stanowi iloczyn ceny brutto za</w:t>
      </w:r>
      <w:r w:rsidR="006846A9">
        <w:rPr>
          <w:rFonts w:cs="Calibri"/>
          <w:b/>
        </w:rPr>
        <w:t> </w:t>
      </w:r>
      <w:r w:rsidRPr="005C116B">
        <w:rPr>
          <w:rFonts w:cs="Calibri"/>
          <w:b/>
        </w:rPr>
        <w:t>1</w:t>
      </w:r>
      <w:r w:rsidR="006846A9">
        <w:rPr>
          <w:rFonts w:cs="Calibri"/>
          <w:b/>
        </w:rPr>
        <w:t> </w:t>
      </w:r>
      <w:r w:rsidRPr="005C116B">
        <w:rPr>
          <w:rFonts w:cs="Calibri"/>
          <w:b/>
        </w:rPr>
        <w:t>Uczestnika/Uczestniczkę oraz liczby 32 Uczestników/Uczestniczek i zostanie obliczona przez Zamawiającego</w:t>
      </w:r>
      <w:r w:rsidR="005618FE">
        <w:rPr>
          <w:rFonts w:cs="Calibri"/>
          <w:b/>
        </w:rPr>
        <w:t>.</w:t>
      </w:r>
    </w:p>
    <w:p w14:paraId="714A0ABA" w14:textId="0F3D8D20" w:rsidR="008035FA" w:rsidRPr="00AF7CE0" w:rsidRDefault="005618FE" w:rsidP="00073B29">
      <w:pPr>
        <w:spacing w:after="120"/>
        <w:ind w:hanging="2"/>
        <w:jc w:val="both"/>
        <w:rPr>
          <w:rFonts w:cs="Calibri"/>
          <w:b/>
        </w:rPr>
      </w:pPr>
      <w:r w:rsidRPr="004F36B8">
        <w:rPr>
          <w:rFonts w:cs="Calibri"/>
          <w:bCs/>
        </w:rPr>
        <w:t>Wynagrodzenie należne Wykonawcy będzie rozliczane zgodnie z postanowieniami umowy, tj.</w:t>
      </w:r>
      <w:r w:rsidR="004F36B8">
        <w:rPr>
          <w:rFonts w:cs="Calibri"/>
          <w:bCs/>
        </w:rPr>
        <w:t> </w:t>
      </w:r>
      <w:r w:rsidRPr="004F36B8">
        <w:rPr>
          <w:rFonts w:cs="Calibri"/>
          <w:bCs/>
        </w:rPr>
        <w:t>proporcjonalnie do faktycznej liczby Uczestników/Uczestniczek biorących udział w wizytach studyjnych</w:t>
      </w:r>
      <w:r w:rsidR="005C116B" w:rsidRPr="004F36B8">
        <w:rPr>
          <w:rFonts w:cs="Calibri"/>
          <w:bCs/>
        </w:rPr>
        <w:t>.</w:t>
      </w:r>
    </w:p>
    <w:p w14:paraId="6CBA595B" w14:textId="6259B2FE" w:rsidR="00497354" w:rsidRDefault="004076B4" w:rsidP="00AF7CE0">
      <w:pPr>
        <w:keepNext/>
        <w:spacing w:before="240" w:after="120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lastRenderedPageBreak/>
        <w:t>I</w:t>
      </w:r>
      <w:r w:rsidR="00497354">
        <w:rPr>
          <w:rFonts w:cs="Calibri"/>
          <w:b/>
          <w:sz w:val="24"/>
          <w:szCs w:val="24"/>
        </w:rPr>
        <w:t>V. Oświadczenia</w:t>
      </w:r>
    </w:p>
    <w:p w14:paraId="4402DFAF" w14:textId="3648D8F4" w:rsidR="00557FB1" w:rsidRPr="0080730C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 w:rsidRPr="0080730C">
        <w:rPr>
          <w:rFonts w:cs="Calibri"/>
        </w:rPr>
        <w:t>Oświadczam, że powyższa cena brutto zawiera wszystkie koszty, jakie ponosi Zamawiający w</w:t>
      </w:r>
      <w:r w:rsidR="0067093B" w:rsidRPr="0080730C">
        <w:rPr>
          <w:rFonts w:cs="Calibri"/>
        </w:rPr>
        <w:t> </w:t>
      </w:r>
      <w:r w:rsidRPr="0080730C">
        <w:rPr>
          <w:rFonts w:cs="Calibri"/>
        </w:rPr>
        <w:t>przypadku wyboru niniejszej oferty</w:t>
      </w:r>
      <w:r w:rsidR="00557FB1" w:rsidRPr="0080730C">
        <w:rPr>
          <w:rFonts w:cs="Calibri"/>
        </w:rPr>
        <w:t>.</w:t>
      </w:r>
    </w:p>
    <w:p w14:paraId="3D4C1E82" w14:textId="3825B910" w:rsidR="00557FB1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>
        <w:rPr>
          <w:rFonts w:cs="Calibri"/>
        </w:rPr>
        <w:t>Oświadczam, że zapoznałem/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się z Zapytaniem Ofertowym Zamawiającego i</w:t>
      </w:r>
      <w:r w:rsidR="002C4DE4">
        <w:rPr>
          <w:rFonts w:cs="Calibri"/>
        </w:rPr>
        <w:t> </w:t>
      </w:r>
      <w:r>
        <w:rPr>
          <w:rFonts w:cs="Calibri"/>
        </w:rPr>
        <w:t>klauzul</w:t>
      </w:r>
      <w:r w:rsidR="00626A19">
        <w:rPr>
          <w:rFonts w:cs="Calibri"/>
        </w:rPr>
        <w:t>ami</w:t>
      </w:r>
      <w:r>
        <w:rPr>
          <w:rFonts w:cs="Calibri"/>
        </w:rPr>
        <w:t xml:space="preserve"> informacyjn</w:t>
      </w:r>
      <w:r w:rsidR="00626A19">
        <w:rPr>
          <w:rFonts w:cs="Calibri"/>
        </w:rPr>
        <w:t>ymi</w:t>
      </w:r>
      <w:r>
        <w:rPr>
          <w:rFonts w:cs="Calibri"/>
        </w:rPr>
        <w:t xml:space="preserve"> dot</w:t>
      </w:r>
      <w:r w:rsidR="00626A19">
        <w:rPr>
          <w:rFonts w:cs="Calibri"/>
        </w:rPr>
        <w:t>yczącymi</w:t>
      </w:r>
      <w:r>
        <w:rPr>
          <w:rFonts w:cs="Calibri"/>
        </w:rPr>
        <w:t xml:space="preserve"> przetwarzania danych osobowych Wykonawcy i nie wnoszę do niego żadnych zastrzeżeń</w:t>
      </w:r>
      <w:r w:rsidR="00557FB1">
        <w:rPr>
          <w:rFonts w:cs="Calibri"/>
        </w:rPr>
        <w:t>.</w:t>
      </w:r>
    </w:p>
    <w:p w14:paraId="2C3B2437" w14:textId="6D8A7F71" w:rsidR="00557FB1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>
        <w:rPr>
          <w:rFonts w:cs="Calibri"/>
        </w:rPr>
        <w:t>Oświadczam, że akceptuję warunki płatności określone przez Zamawiającego w</w:t>
      </w:r>
      <w:r w:rsidR="002C4DE4">
        <w:rPr>
          <w:rFonts w:cs="Calibri"/>
        </w:rPr>
        <w:t> </w:t>
      </w:r>
      <w:r>
        <w:rPr>
          <w:rFonts w:cs="Calibri"/>
        </w:rPr>
        <w:t>Zapytaniu Ofertowym przedmiotowego postępowania</w:t>
      </w:r>
      <w:r w:rsidR="00557FB1">
        <w:rPr>
          <w:rFonts w:cs="Calibri"/>
        </w:rPr>
        <w:t>.</w:t>
      </w:r>
    </w:p>
    <w:p w14:paraId="73E9144A" w14:textId="68F1195C" w:rsidR="00557FB1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>
        <w:rPr>
          <w:rFonts w:cs="Calibri"/>
        </w:rPr>
        <w:t>Oświadczam, że zobowiązuję się zrealizować przedmiot zamówienia zgodnie z</w:t>
      </w:r>
      <w:r w:rsidR="002C4DE4">
        <w:rPr>
          <w:rFonts w:cs="Calibri"/>
        </w:rPr>
        <w:t> </w:t>
      </w:r>
      <w:r>
        <w:rPr>
          <w:rFonts w:cs="Calibri"/>
        </w:rPr>
        <w:t>wymaganiami określonymi w zapytaniu ofertowym, nie wnoszę do niego zastrzeżeń oraz zobowiązuję się zrealizować przedmiot zamówienia zgodnie ze złożoną ofertą.</w:t>
      </w:r>
    </w:p>
    <w:p w14:paraId="4FBC5192" w14:textId="74B4A8A1" w:rsidR="00557FB1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>
        <w:rPr>
          <w:rFonts w:cs="Calibri"/>
        </w:rPr>
        <w:t>Oświadczam, że spełniam wszystkie wymagania postawione przez Zamawiającego w</w:t>
      </w:r>
      <w:r w:rsidR="002C4DE4">
        <w:rPr>
          <w:rFonts w:cs="Calibri"/>
        </w:rPr>
        <w:t> </w:t>
      </w:r>
      <w:r>
        <w:rPr>
          <w:rFonts w:cs="Calibri"/>
        </w:rPr>
        <w:t>niniejszym Zapytaniu.</w:t>
      </w:r>
    </w:p>
    <w:p w14:paraId="06921D18" w14:textId="4EC70F81" w:rsidR="00557FB1" w:rsidRPr="008479A5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 w:rsidRPr="008479A5">
        <w:rPr>
          <w:rFonts w:cs="Calibri"/>
        </w:rPr>
        <w:t xml:space="preserve">Oświadczam, że uważam się za związanego/ą niniejszą ofertą w przypadku wyboru oferty przez okres </w:t>
      </w:r>
      <w:r w:rsidR="00D61B06" w:rsidRPr="00D61B06">
        <w:rPr>
          <w:rFonts w:cs="Calibri"/>
        </w:rPr>
        <w:t>30 dni, licząc od dnia otwarcia ofert</w:t>
      </w:r>
      <w:r w:rsidRPr="008479A5">
        <w:rPr>
          <w:rFonts w:cs="Calibri"/>
        </w:rPr>
        <w:t>.</w:t>
      </w:r>
    </w:p>
    <w:p w14:paraId="2E72C709" w14:textId="77777777" w:rsidR="00557FB1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>
        <w:rPr>
          <w:rFonts w:cs="Calibri"/>
        </w:rPr>
        <w:t>Oświadczam, że uzyskałem/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wszelkie informacje niezbędne do prawidłowego przygotowania i złożenia niniejszej oferty</w:t>
      </w:r>
      <w:r w:rsidR="00557FB1">
        <w:rPr>
          <w:rFonts w:cs="Calibri"/>
        </w:rPr>
        <w:t>.</w:t>
      </w:r>
    </w:p>
    <w:p w14:paraId="044A6948" w14:textId="45809ABD" w:rsidR="00557FB1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>
        <w:rPr>
          <w:rFonts w:cs="Calibri"/>
        </w:rPr>
        <w:t>Oświadczam, że zapoznałem/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się z postanowieniami umowy, określonymi w Zapytaniu Ofertowym i zobowiązuję się, w przypadku wyboru mojej oferty, do zawarcia umowy zgodnej z</w:t>
      </w:r>
      <w:r w:rsidR="00C86F0C">
        <w:rPr>
          <w:rFonts w:cs="Calibri"/>
        </w:rPr>
        <w:t> </w:t>
      </w:r>
      <w:r>
        <w:rPr>
          <w:rFonts w:cs="Calibri"/>
        </w:rPr>
        <w:t>niniejszą ofertą, na warunkach określonych w Zapytaniu Ofertowym, w miejscu i</w:t>
      </w:r>
      <w:r w:rsidR="002C4DE4">
        <w:rPr>
          <w:rFonts w:cs="Calibri"/>
        </w:rPr>
        <w:t> </w:t>
      </w:r>
      <w:r>
        <w:rPr>
          <w:rFonts w:cs="Calibri"/>
        </w:rPr>
        <w:t>terminie wyznaczonym przez Zamawiającego.</w:t>
      </w:r>
    </w:p>
    <w:p w14:paraId="6C66B941" w14:textId="6B8CD667" w:rsidR="00C84CA5" w:rsidRDefault="00C84CA5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 w:rsidRPr="00C84CA5">
        <w:rPr>
          <w:rFonts w:cs="Calibri"/>
        </w:rPr>
        <w:t>Oświadczam, że dysponuję kadrą (w tym podwykonawcami) tj. minimum 1 osobą do pełnienia funkcji moderatora do prowadzenia zajęć/prelekcji podczas wizyt studyjnych, która posiada minimum 3-letnie doświadczenie w sektorze ekonomii społecznej (m.in. szkoleniowcy,</w:t>
      </w:r>
      <w:r w:rsidR="006840FE">
        <w:rPr>
          <w:rFonts w:cs="Calibri"/>
        </w:rPr>
        <w:t xml:space="preserve"> </w:t>
      </w:r>
      <w:r w:rsidRPr="00C84CA5">
        <w:rPr>
          <w:rFonts w:cs="Calibri"/>
        </w:rPr>
        <w:t>doradcy,</w:t>
      </w:r>
      <w:r w:rsidR="006840FE">
        <w:rPr>
          <w:rFonts w:cs="Calibri"/>
        </w:rPr>
        <w:t xml:space="preserve"> </w:t>
      </w:r>
      <w:r w:rsidRPr="00C84CA5">
        <w:rPr>
          <w:rFonts w:cs="Calibri"/>
        </w:rPr>
        <w:t>specjaliści, zarządzający PES).</w:t>
      </w:r>
    </w:p>
    <w:p w14:paraId="29E3330F" w14:textId="0A2972A3" w:rsidR="00772299" w:rsidRDefault="00772299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 w:rsidRPr="00772299">
        <w:rPr>
          <w:rFonts w:cs="Calibri"/>
        </w:rPr>
        <w:t>Oświadczam, iż dysponuj</w:t>
      </w:r>
      <w:r w:rsidR="006840FE">
        <w:rPr>
          <w:rFonts w:cs="Calibri"/>
        </w:rPr>
        <w:t>ę</w:t>
      </w:r>
      <w:r w:rsidRPr="00772299">
        <w:rPr>
          <w:rFonts w:cs="Calibri"/>
        </w:rPr>
        <w:t xml:space="preserve"> odpowiednim potencjałem ekonomicznym i finansowym – warunek zostanie spełniony, jeżeli wykonawca znajduje się w sytuacji ekonomicznej i finansowej zapewniającej wykonanie zamówienia</w:t>
      </w:r>
      <w:r>
        <w:rPr>
          <w:rFonts w:cs="Calibri"/>
        </w:rPr>
        <w:t>.</w:t>
      </w:r>
    </w:p>
    <w:p w14:paraId="35B5ADCC" w14:textId="60C8852C" w:rsidR="00557FB1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>
        <w:rPr>
          <w:rFonts w:cs="Calibri"/>
        </w:rPr>
        <w:t xml:space="preserve">Zobowiązuję się w toku realizacji usługi </w:t>
      </w:r>
      <w:r w:rsidR="00255591">
        <w:rPr>
          <w:rFonts w:cs="Calibri"/>
        </w:rPr>
        <w:t>d</w:t>
      </w:r>
      <w:r>
        <w:rPr>
          <w:rFonts w:cs="Calibri"/>
        </w:rPr>
        <w:t xml:space="preserve">o bezwzględnego stosowania wytycznych programowych, wytycznych horyzontalnych oraz wytycznych dotyczących kwalifikowalności wydatków na lata 2021-2027. </w:t>
      </w:r>
      <w:hyperlink r:id="rId8" w:history="1">
        <w:r w:rsidR="00557FB1">
          <w:rPr>
            <w:rStyle w:val="Hipercze"/>
            <w:rFonts w:cs="Calibri"/>
          </w:rPr>
          <w:t>https://www.funduszeeuropejskie.gov.pl/strony/o-funduszach/dokumenty/wytyczne-dotyczace-kwalifikowalnosci-2021-2027</w:t>
        </w:r>
      </w:hyperlink>
    </w:p>
    <w:p w14:paraId="4A5C79C7" w14:textId="77777777" w:rsidR="00557FB1" w:rsidRPr="00326BCA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 w:rsidRPr="00326BCA">
        <w:rPr>
          <w:rFonts w:cs="Calibri"/>
        </w:rPr>
        <w:t>Świadomy/a odpowiedzialności za składanie fałszywych oświadczeń, informuję, iż dane zawarte w ofercie i załącznikach są zgodne z prawdą.</w:t>
      </w:r>
    </w:p>
    <w:p w14:paraId="58B8A6FA" w14:textId="7BEC6BE0" w:rsidR="00497354" w:rsidRDefault="00497354" w:rsidP="00AF7CE0">
      <w:pPr>
        <w:numPr>
          <w:ilvl w:val="0"/>
          <w:numId w:val="2"/>
        </w:numPr>
        <w:suppressAutoHyphens/>
        <w:spacing w:after="0"/>
        <w:ind w:left="284" w:hanging="284"/>
        <w:jc w:val="both"/>
        <w:textDirection w:val="btLr"/>
        <w:textAlignment w:val="top"/>
        <w:outlineLvl w:val="0"/>
        <w:rPr>
          <w:rFonts w:cs="Calibri"/>
        </w:rPr>
      </w:pPr>
      <w:r>
        <w:rPr>
          <w:rFonts w:cs="Calibri"/>
        </w:rPr>
        <w:t xml:space="preserve">Wraz z ofertą </w:t>
      </w:r>
      <w:r w:rsidRPr="00295FE9">
        <w:rPr>
          <w:rFonts w:cs="Calibri"/>
        </w:rPr>
        <w:t>składam załącznik nr 2, 3</w:t>
      </w:r>
      <w:r w:rsidR="00295FE9" w:rsidRPr="00295FE9">
        <w:rPr>
          <w:rFonts w:cs="Calibri"/>
        </w:rPr>
        <w:t xml:space="preserve">, 5 </w:t>
      </w:r>
      <w:r w:rsidRPr="00295FE9">
        <w:rPr>
          <w:rFonts w:cs="Calibri"/>
        </w:rPr>
        <w:t xml:space="preserve">i </w:t>
      </w:r>
      <w:r w:rsidR="00295FE9" w:rsidRPr="00295FE9">
        <w:rPr>
          <w:rFonts w:cs="Calibri"/>
        </w:rPr>
        <w:t>6</w:t>
      </w:r>
      <w:r w:rsidRPr="00295FE9">
        <w:rPr>
          <w:rFonts w:cs="Calibri"/>
        </w:rPr>
        <w:t xml:space="preserve"> oraz następujące</w:t>
      </w:r>
      <w:r>
        <w:rPr>
          <w:rFonts w:cs="Calibri"/>
        </w:rPr>
        <w:t xml:space="preserve"> oświadczenia i</w:t>
      </w:r>
      <w:r w:rsidR="002C4DE4">
        <w:rPr>
          <w:rFonts w:cs="Calibri"/>
        </w:rPr>
        <w:t> </w:t>
      </w:r>
      <w:r>
        <w:rPr>
          <w:rFonts w:cs="Calibri"/>
        </w:rPr>
        <w:t>dokumenty (jeśli dotyczy</w:t>
      </w:r>
      <w:proofErr w:type="gramStart"/>
      <w:r>
        <w:rPr>
          <w:rFonts w:cs="Calibri"/>
        </w:rPr>
        <w:t>):…</w:t>
      </w:r>
      <w:proofErr w:type="gramEnd"/>
      <w:r>
        <w:rPr>
          <w:rFonts w:cs="Calibri"/>
        </w:rPr>
        <w:t>……………………………………………………………………………………</w:t>
      </w:r>
    </w:p>
    <w:p w14:paraId="3EEA9CF0" w14:textId="77777777" w:rsidR="00492884" w:rsidRDefault="00492884" w:rsidP="00557FB1">
      <w:pPr>
        <w:spacing w:after="0"/>
        <w:ind w:right="607" w:hanging="2"/>
        <w:jc w:val="right"/>
        <w:rPr>
          <w:rFonts w:cs="Calibri"/>
        </w:rPr>
      </w:pPr>
    </w:p>
    <w:p w14:paraId="49936E0A" w14:textId="77777777" w:rsidR="00492884" w:rsidRDefault="00492884" w:rsidP="00557FB1">
      <w:pPr>
        <w:spacing w:after="0"/>
        <w:ind w:right="607" w:hanging="2"/>
        <w:jc w:val="right"/>
        <w:rPr>
          <w:rFonts w:cs="Calibri"/>
        </w:rPr>
      </w:pPr>
    </w:p>
    <w:p w14:paraId="37F16115" w14:textId="77777777" w:rsidR="00497354" w:rsidRDefault="00497354" w:rsidP="00557FB1">
      <w:pPr>
        <w:spacing w:after="0"/>
        <w:ind w:right="607" w:hanging="2"/>
        <w:jc w:val="right"/>
        <w:rPr>
          <w:rFonts w:cs="Calibri"/>
        </w:rPr>
      </w:pPr>
      <w:r>
        <w:rPr>
          <w:rFonts w:cs="Calibri"/>
        </w:rPr>
        <w:t>…………………………………………………………</w:t>
      </w:r>
    </w:p>
    <w:p w14:paraId="4226283D" w14:textId="77777777" w:rsidR="00B879D9" w:rsidRDefault="00497354" w:rsidP="00492884">
      <w:pPr>
        <w:spacing w:after="0"/>
        <w:ind w:right="607" w:hanging="2"/>
        <w:jc w:val="right"/>
        <w:rPr>
          <w:rFonts w:cs="Calibri"/>
        </w:rPr>
      </w:pPr>
      <w:r>
        <w:rPr>
          <w:rFonts w:cs="Calibri"/>
        </w:rPr>
        <w:t>Data i podpis Wykonawcy</w:t>
      </w:r>
    </w:p>
    <w:sectPr w:rsidR="00B879D9" w:rsidSect="00480981">
      <w:headerReference w:type="default" r:id="rId9"/>
      <w:footerReference w:type="default" r:id="rId10"/>
      <w:pgSz w:w="11906" w:h="16838"/>
      <w:pgMar w:top="1417" w:right="1417" w:bottom="1417" w:left="1417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20D2" w14:textId="77777777" w:rsidR="00910C68" w:rsidRDefault="00910C68" w:rsidP="008C799D">
      <w:pPr>
        <w:spacing w:after="0" w:line="240" w:lineRule="auto"/>
      </w:pPr>
      <w:r>
        <w:separator/>
      </w:r>
    </w:p>
  </w:endnote>
  <w:endnote w:type="continuationSeparator" w:id="0">
    <w:p w14:paraId="7C793147" w14:textId="77777777" w:rsidR="00910C68" w:rsidRDefault="00910C68" w:rsidP="008C7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95915" w14:textId="3AEBC32F" w:rsidR="008C799D" w:rsidRDefault="004854B8" w:rsidP="008C799D">
    <w:pPr>
      <w:pStyle w:val="Stopka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E55AC6F" wp14:editId="55E1C3AD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85075" cy="905314"/>
          <wp:effectExtent l="0" t="0" r="0" b="9525"/>
          <wp:wrapNone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85075" cy="9053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C799D">
      <w:fldChar w:fldCharType="begin"/>
    </w:r>
    <w:r w:rsidR="008C799D">
      <w:instrText>PAGE   \* MERGEFORMAT</w:instrText>
    </w:r>
    <w:r w:rsidR="008C799D">
      <w:fldChar w:fldCharType="separate"/>
    </w:r>
    <w:r w:rsidR="00A66EB0">
      <w:rPr>
        <w:noProof/>
      </w:rPr>
      <w:t>3</w:t>
    </w:r>
    <w:r w:rsidR="008C799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8804" w14:textId="77777777" w:rsidR="00910C68" w:rsidRDefault="00910C68" w:rsidP="008C799D">
      <w:pPr>
        <w:spacing w:after="0" w:line="240" w:lineRule="auto"/>
      </w:pPr>
      <w:r>
        <w:separator/>
      </w:r>
    </w:p>
  </w:footnote>
  <w:footnote w:type="continuationSeparator" w:id="0">
    <w:p w14:paraId="6A95181D" w14:textId="77777777" w:rsidR="00910C68" w:rsidRDefault="00910C68" w:rsidP="008C7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CCD31" w14:textId="2F19E461" w:rsidR="008C799D" w:rsidRDefault="004854B8">
    <w:pPr>
      <w:pStyle w:val="Nagwek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BABF151" wp14:editId="3C364BCE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85075" cy="905314"/>
          <wp:effectExtent l="0" t="0" r="0" b="9525"/>
          <wp:wrapNone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85075" cy="9053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01919"/>
    <w:multiLevelType w:val="hybridMultilevel"/>
    <w:tmpl w:val="21AAC83E"/>
    <w:lvl w:ilvl="0" w:tplc="0214F052">
      <w:start w:val="1"/>
      <w:numFmt w:val="upperRoman"/>
      <w:lvlText w:val="%1."/>
      <w:lvlJc w:val="left"/>
      <w:pPr>
        <w:ind w:left="71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225B2409"/>
    <w:multiLevelType w:val="multilevel"/>
    <w:tmpl w:val="40F08B9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" w15:restartNumberingAfterBreak="0">
    <w:nsid w:val="50C42B81"/>
    <w:multiLevelType w:val="hybridMultilevel"/>
    <w:tmpl w:val="589A8E44"/>
    <w:lvl w:ilvl="0" w:tplc="04150019">
      <w:start w:val="1"/>
      <w:numFmt w:val="lowerLetter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5A9A1192"/>
    <w:multiLevelType w:val="hybridMultilevel"/>
    <w:tmpl w:val="69F68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57C88"/>
    <w:multiLevelType w:val="multilevel"/>
    <w:tmpl w:val="91389F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1644843599">
    <w:abstractNumId w:val="4"/>
  </w:num>
  <w:num w:numId="2" w16cid:durableId="1684018068">
    <w:abstractNumId w:val="3"/>
  </w:num>
  <w:num w:numId="3" w16cid:durableId="1000276087">
    <w:abstractNumId w:val="1"/>
  </w:num>
  <w:num w:numId="4" w16cid:durableId="1175611688">
    <w:abstractNumId w:val="0"/>
  </w:num>
  <w:num w:numId="5" w16cid:durableId="1606692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497"/>
    <w:rsid w:val="000429FA"/>
    <w:rsid w:val="000509AB"/>
    <w:rsid w:val="000666EC"/>
    <w:rsid w:val="0007274E"/>
    <w:rsid w:val="00073B29"/>
    <w:rsid w:val="0008195C"/>
    <w:rsid w:val="000820C5"/>
    <w:rsid w:val="00093F01"/>
    <w:rsid w:val="0009709B"/>
    <w:rsid w:val="000B4290"/>
    <w:rsid w:val="000D1235"/>
    <w:rsid w:val="000D5BA2"/>
    <w:rsid w:val="000D7085"/>
    <w:rsid w:val="000E322B"/>
    <w:rsid w:val="000E6380"/>
    <w:rsid w:val="000F6D5B"/>
    <w:rsid w:val="00113999"/>
    <w:rsid w:val="001240D9"/>
    <w:rsid w:val="001252A8"/>
    <w:rsid w:val="00132F02"/>
    <w:rsid w:val="001357C9"/>
    <w:rsid w:val="0014133A"/>
    <w:rsid w:val="00156BE1"/>
    <w:rsid w:val="0019329F"/>
    <w:rsid w:val="00195629"/>
    <w:rsid w:val="001B0182"/>
    <w:rsid w:val="001B3738"/>
    <w:rsid w:val="001B3DE6"/>
    <w:rsid w:val="001C27D7"/>
    <w:rsid w:val="001D530C"/>
    <w:rsid w:val="001E0825"/>
    <w:rsid w:val="001E2E1C"/>
    <w:rsid w:val="001E44E5"/>
    <w:rsid w:val="001E7788"/>
    <w:rsid w:val="001F17C7"/>
    <w:rsid w:val="001F6BFD"/>
    <w:rsid w:val="00206497"/>
    <w:rsid w:val="002174A2"/>
    <w:rsid w:val="0022205A"/>
    <w:rsid w:val="002229CA"/>
    <w:rsid w:val="002422E8"/>
    <w:rsid w:val="002519A2"/>
    <w:rsid w:val="00251BE5"/>
    <w:rsid w:val="00255591"/>
    <w:rsid w:val="00267F7A"/>
    <w:rsid w:val="00274665"/>
    <w:rsid w:val="002772E8"/>
    <w:rsid w:val="00286929"/>
    <w:rsid w:val="0028785C"/>
    <w:rsid w:val="00295FE9"/>
    <w:rsid w:val="002A5EA9"/>
    <w:rsid w:val="002A748B"/>
    <w:rsid w:val="002B0299"/>
    <w:rsid w:val="002C43AD"/>
    <w:rsid w:val="002C4DE4"/>
    <w:rsid w:val="002C7D6E"/>
    <w:rsid w:val="002D1355"/>
    <w:rsid w:val="002D5372"/>
    <w:rsid w:val="002F247F"/>
    <w:rsid w:val="002F586B"/>
    <w:rsid w:val="00301A3B"/>
    <w:rsid w:val="00314207"/>
    <w:rsid w:val="00321A0D"/>
    <w:rsid w:val="0032272C"/>
    <w:rsid w:val="00325399"/>
    <w:rsid w:val="00326BCA"/>
    <w:rsid w:val="00330D7F"/>
    <w:rsid w:val="00335DA1"/>
    <w:rsid w:val="00343883"/>
    <w:rsid w:val="0035085E"/>
    <w:rsid w:val="00357E7A"/>
    <w:rsid w:val="00363FAE"/>
    <w:rsid w:val="003745D5"/>
    <w:rsid w:val="00376CD0"/>
    <w:rsid w:val="003852F9"/>
    <w:rsid w:val="003855A4"/>
    <w:rsid w:val="0038737D"/>
    <w:rsid w:val="00390C0D"/>
    <w:rsid w:val="003A185F"/>
    <w:rsid w:val="003A5EEE"/>
    <w:rsid w:val="003A7048"/>
    <w:rsid w:val="003B7C88"/>
    <w:rsid w:val="003C1530"/>
    <w:rsid w:val="003D1B83"/>
    <w:rsid w:val="003D63A1"/>
    <w:rsid w:val="003F0804"/>
    <w:rsid w:val="003F5B59"/>
    <w:rsid w:val="00404ED6"/>
    <w:rsid w:val="004076B4"/>
    <w:rsid w:val="004110E0"/>
    <w:rsid w:val="00430EC5"/>
    <w:rsid w:val="004426DC"/>
    <w:rsid w:val="00444C35"/>
    <w:rsid w:val="0045476C"/>
    <w:rsid w:val="00474ED0"/>
    <w:rsid w:val="00480981"/>
    <w:rsid w:val="004854B8"/>
    <w:rsid w:val="00491102"/>
    <w:rsid w:val="00491A99"/>
    <w:rsid w:val="00492884"/>
    <w:rsid w:val="00495F07"/>
    <w:rsid w:val="00497354"/>
    <w:rsid w:val="004A6BC2"/>
    <w:rsid w:val="004B2ADC"/>
    <w:rsid w:val="004B54D2"/>
    <w:rsid w:val="004D25A6"/>
    <w:rsid w:val="004E4E9A"/>
    <w:rsid w:val="004F36B8"/>
    <w:rsid w:val="004F52A5"/>
    <w:rsid w:val="0050331D"/>
    <w:rsid w:val="005124DE"/>
    <w:rsid w:val="00521BF6"/>
    <w:rsid w:val="00527E15"/>
    <w:rsid w:val="00536BEB"/>
    <w:rsid w:val="00544CB0"/>
    <w:rsid w:val="0054796F"/>
    <w:rsid w:val="00557FB1"/>
    <w:rsid w:val="005618FE"/>
    <w:rsid w:val="00565818"/>
    <w:rsid w:val="00566C2F"/>
    <w:rsid w:val="00570217"/>
    <w:rsid w:val="00587669"/>
    <w:rsid w:val="00591F99"/>
    <w:rsid w:val="005C116B"/>
    <w:rsid w:val="005C19CA"/>
    <w:rsid w:val="005C74E8"/>
    <w:rsid w:val="005D776F"/>
    <w:rsid w:val="005F0AC0"/>
    <w:rsid w:val="006066D4"/>
    <w:rsid w:val="00611B82"/>
    <w:rsid w:val="00613332"/>
    <w:rsid w:val="006136EB"/>
    <w:rsid w:val="00626A19"/>
    <w:rsid w:val="00632408"/>
    <w:rsid w:val="00634764"/>
    <w:rsid w:val="00663458"/>
    <w:rsid w:val="0067093B"/>
    <w:rsid w:val="00677697"/>
    <w:rsid w:val="006840FE"/>
    <w:rsid w:val="006846A9"/>
    <w:rsid w:val="00685935"/>
    <w:rsid w:val="006A6B85"/>
    <w:rsid w:val="006B4428"/>
    <w:rsid w:val="006C31F3"/>
    <w:rsid w:val="006C47FC"/>
    <w:rsid w:val="006D2A70"/>
    <w:rsid w:val="006D3AB4"/>
    <w:rsid w:val="006F2AFD"/>
    <w:rsid w:val="00701DC6"/>
    <w:rsid w:val="00704B6C"/>
    <w:rsid w:val="007104E4"/>
    <w:rsid w:val="007201E0"/>
    <w:rsid w:val="00725076"/>
    <w:rsid w:val="00725F75"/>
    <w:rsid w:val="0073150A"/>
    <w:rsid w:val="00734FD7"/>
    <w:rsid w:val="00741386"/>
    <w:rsid w:val="00741730"/>
    <w:rsid w:val="00752217"/>
    <w:rsid w:val="00772299"/>
    <w:rsid w:val="007742B6"/>
    <w:rsid w:val="0079558E"/>
    <w:rsid w:val="007A2194"/>
    <w:rsid w:val="007A4FC9"/>
    <w:rsid w:val="007D46C3"/>
    <w:rsid w:val="007F72F1"/>
    <w:rsid w:val="008035FA"/>
    <w:rsid w:val="00806115"/>
    <w:rsid w:val="0080730C"/>
    <w:rsid w:val="00812A6D"/>
    <w:rsid w:val="008479A5"/>
    <w:rsid w:val="0085095D"/>
    <w:rsid w:val="0085098E"/>
    <w:rsid w:val="00865AA9"/>
    <w:rsid w:val="0087591D"/>
    <w:rsid w:val="008A43BF"/>
    <w:rsid w:val="008C5C5A"/>
    <w:rsid w:val="008C799D"/>
    <w:rsid w:val="008D398B"/>
    <w:rsid w:val="008E0747"/>
    <w:rsid w:val="00901FC2"/>
    <w:rsid w:val="009040B5"/>
    <w:rsid w:val="00910C68"/>
    <w:rsid w:val="00933B1D"/>
    <w:rsid w:val="009355F5"/>
    <w:rsid w:val="00940322"/>
    <w:rsid w:val="00944BAE"/>
    <w:rsid w:val="00971249"/>
    <w:rsid w:val="009717E4"/>
    <w:rsid w:val="009734B5"/>
    <w:rsid w:val="009834EF"/>
    <w:rsid w:val="009853AC"/>
    <w:rsid w:val="009A1E24"/>
    <w:rsid w:val="009B3735"/>
    <w:rsid w:val="009D6240"/>
    <w:rsid w:val="009E1367"/>
    <w:rsid w:val="009F1991"/>
    <w:rsid w:val="00A179CA"/>
    <w:rsid w:val="00A31118"/>
    <w:rsid w:val="00A37154"/>
    <w:rsid w:val="00A52AEA"/>
    <w:rsid w:val="00A66EB0"/>
    <w:rsid w:val="00A830F5"/>
    <w:rsid w:val="00AA200B"/>
    <w:rsid w:val="00AB35D3"/>
    <w:rsid w:val="00AC2C6F"/>
    <w:rsid w:val="00AC7F8C"/>
    <w:rsid w:val="00AD11F2"/>
    <w:rsid w:val="00AE2021"/>
    <w:rsid w:val="00AF7CE0"/>
    <w:rsid w:val="00B246FE"/>
    <w:rsid w:val="00B257E0"/>
    <w:rsid w:val="00B31BF8"/>
    <w:rsid w:val="00B45F35"/>
    <w:rsid w:val="00B553F6"/>
    <w:rsid w:val="00B57B5E"/>
    <w:rsid w:val="00B84174"/>
    <w:rsid w:val="00B86B53"/>
    <w:rsid w:val="00B879D9"/>
    <w:rsid w:val="00BA66AB"/>
    <w:rsid w:val="00BB4077"/>
    <w:rsid w:val="00BB679F"/>
    <w:rsid w:val="00BB798D"/>
    <w:rsid w:val="00C012B4"/>
    <w:rsid w:val="00C02DD6"/>
    <w:rsid w:val="00C100DC"/>
    <w:rsid w:val="00C10C6E"/>
    <w:rsid w:val="00C35F7D"/>
    <w:rsid w:val="00C4297D"/>
    <w:rsid w:val="00C4444A"/>
    <w:rsid w:val="00C52D02"/>
    <w:rsid w:val="00C605C5"/>
    <w:rsid w:val="00C623C1"/>
    <w:rsid w:val="00C744B4"/>
    <w:rsid w:val="00C77A38"/>
    <w:rsid w:val="00C81253"/>
    <w:rsid w:val="00C84CA5"/>
    <w:rsid w:val="00C86F0C"/>
    <w:rsid w:val="00C945CE"/>
    <w:rsid w:val="00C9581D"/>
    <w:rsid w:val="00C96B78"/>
    <w:rsid w:val="00CB31A6"/>
    <w:rsid w:val="00CC025F"/>
    <w:rsid w:val="00CC67DF"/>
    <w:rsid w:val="00CC7D07"/>
    <w:rsid w:val="00CD4647"/>
    <w:rsid w:val="00CE12E7"/>
    <w:rsid w:val="00CF39BD"/>
    <w:rsid w:val="00D1406C"/>
    <w:rsid w:val="00D33601"/>
    <w:rsid w:val="00D4277D"/>
    <w:rsid w:val="00D469CE"/>
    <w:rsid w:val="00D575A0"/>
    <w:rsid w:val="00D61B06"/>
    <w:rsid w:val="00D77CEC"/>
    <w:rsid w:val="00D9465B"/>
    <w:rsid w:val="00D94DB1"/>
    <w:rsid w:val="00DA2BA7"/>
    <w:rsid w:val="00DA4C05"/>
    <w:rsid w:val="00DB6407"/>
    <w:rsid w:val="00E00312"/>
    <w:rsid w:val="00E33DA5"/>
    <w:rsid w:val="00E464E3"/>
    <w:rsid w:val="00E51BCB"/>
    <w:rsid w:val="00E6283A"/>
    <w:rsid w:val="00E720B5"/>
    <w:rsid w:val="00E72344"/>
    <w:rsid w:val="00E81B19"/>
    <w:rsid w:val="00E824F7"/>
    <w:rsid w:val="00EA1651"/>
    <w:rsid w:val="00EC0D8F"/>
    <w:rsid w:val="00ED4207"/>
    <w:rsid w:val="00EE0E44"/>
    <w:rsid w:val="00F072C5"/>
    <w:rsid w:val="00F16CB0"/>
    <w:rsid w:val="00F210D6"/>
    <w:rsid w:val="00F311E5"/>
    <w:rsid w:val="00F8240F"/>
    <w:rsid w:val="00F90F95"/>
    <w:rsid w:val="00F97825"/>
    <w:rsid w:val="00FA131B"/>
    <w:rsid w:val="00FB76DC"/>
    <w:rsid w:val="00FC79F1"/>
    <w:rsid w:val="00FE30C2"/>
    <w:rsid w:val="00FE5B77"/>
    <w:rsid w:val="00F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DCE48"/>
  <w15:chartTrackingRefBased/>
  <w15:docId w15:val="{AC0EFC12-EF0F-49E2-8027-B8921794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79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C799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C799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C799D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B54D2"/>
    <w:rPr>
      <w:sz w:val="22"/>
      <w:szCs w:val="22"/>
      <w:lang w:eastAsia="en-US"/>
    </w:rPr>
  </w:style>
  <w:style w:type="paragraph" w:customStyle="1" w:styleId="tabelka">
    <w:name w:val="tabelka"/>
    <w:basedOn w:val="Normalny"/>
    <w:qFormat/>
    <w:rsid w:val="00497354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B257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257E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257E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57E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257E0"/>
    <w:rPr>
      <w:b/>
      <w:bCs/>
      <w:lang w:eastAsia="en-US"/>
    </w:rPr>
  </w:style>
  <w:style w:type="character" w:styleId="Hipercze">
    <w:name w:val="Hyperlink"/>
    <w:uiPriority w:val="99"/>
    <w:unhideWhenUsed/>
    <w:rsid w:val="00557FB1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57FB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6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66EB0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Nagłowek 3,L1,Numerowanie,Akapit z listą5,T_SZ_List Paragraph"/>
    <w:basedOn w:val="Normalny"/>
    <w:link w:val="AkapitzlistZnak"/>
    <w:uiPriority w:val="34"/>
    <w:qFormat/>
    <w:rsid w:val="009355F5"/>
    <w:pPr>
      <w:spacing w:after="0" w:line="240" w:lineRule="auto"/>
      <w:ind w:left="720"/>
      <w:contextualSpacing/>
    </w:pPr>
    <w:rPr>
      <w:rFonts w:cs="Calibri"/>
      <w:position w:val="-1"/>
    </w:rPr>
  </w:style>
  <w:style w:type="character" w:customStyle="1" w:styleId="AkapitzlistZnak">
    <w:name w:val="Akapit z listą Znak"/>
    <w:aliases w:val="Nagłowek 3 Znak,L1 Znak,Numerowanie Znak,Akapit z listą5 Znak,T_SZ_List Paragraph Znak"/>
    <w:link w:val="Akapitzlist"/>
    <w:uiPriority w:val="34"/>
    <w:locked/>
    <w:rsid w:val="009355F5"/>
    <w:rPr>
      <w:rFonts w:cs="Calibri"/>
      <w:position w:val="-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kwalifikowalnosci-2021-20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400\Pulpit\papiery_firmowe\papiery_firmowe_2013\inspro_papier_firmwy_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52773-0283-4646-B44F-F04E8EE5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inspro_papier_firmwy_2013.dot</Template>
  <TotalTime>242</TotalTime>
  <Pages>2</Pages>
  <Words>511</Words>
  <Characters>3851</Characters>
  <Application>Microsoft Office Word</Application>
  <DocSecurity>0</DocSecurity>
  <Lines>77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Links>
    <vt:vector size="6" baseType="variant">
      <vt:variant>
        <vt:i4>7733357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https://www.funduszeeuropejskie.gov.pl/strony/o-funduszach/dokumenty/wytyczne-dotyczace-kwalifikowalnosci-2021-2027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</dc:creator>
  <cp:keywords/>
  <cp:lastModifiedBy>Maciej Sikora</cp:lastModifiedBy>
  <cp:revision>150</cp:revision>
  <cp:lastPrinted>2013-02-14T18:17:00Z</cp:lastPrinted>
  <dcterms:created xsi:type="dcterms:W3CDTF">2025-01-30T08:20:00Z</dcterms:created>
  <dcterms:modified xsi:type="dcterms:W3CDTF">2026-04-21T10:24:00Z</dcterms:modified>
</cp:coreProperties>
</file>